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326B16CF" w:rsid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DF6BEC">
        <w:t>2</w:t>
      </w:r>
      <w:r w:rsidR="006126D7">
        <w:t>5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6126D7">
        <w:t>Vrednotenje mreže mobilnih enot za izvajanje preventivnih programov in programov zmanjšanja škode na področju prepovedanih drog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443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438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443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443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6126D7">
        <w:trPr>
          <w:jc w:val="center"/>
        </w:trPr>
        <w:tc>
          <w:tcPr>
            <w:tcW w:w="607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443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38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126D7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19</TotalTime>
  <Pages>1</Pages>
  <Words>120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1027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34</cp:revision>
  <cp:lastPrinted>2014-11-11T11:21:00Z</cp:lastPrinted>
  <dcterms:created xsi:type="dcterms:W3CDTF">2023-07-13T12:48:00Z</dcterms:created>
  <dcterms:modified xsi:type="dcterms:W3CDTF">2024-07-25T10:41:00Z</dcterms:modified>
</cp:coreProperties>
</file>